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e8f69f5" w14:textId="e8f69f5">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43005C">
        <w:t>16. siječnja 2020</w:t>
      </w:r>
      <w:r>
        <w:t xml:space="preserve">. </w:t>
      </w:r>
    </w:p>
    <w:p w:rsidR="007910B2" w:rsidP="0043005C" w:rsidRDefault="007910B2">
      <w:pPr>
        <w:pStyle w:val="Default"/>
        <w:jc w:val="center"/>
      </w:pPr>
      <w:r>
        <w:t xml:space="preserve">Sastavljen kod Trgovačkog suda u Rijeci, radi izjašnjenja o prijedlogu i rasprave o uvjetima za otvaranje stečajnog postupka nad dužnikom </w:t>
      </w:r>
      <w:r w:rsidR="0043005C">
        <w:rPr>
          <w:sz w:val="23"/>
          <w:szCs w:val="23"/>
        </w:rPr>
        <w:t>VRANIĆ jednostavno društvo s ograničenom odgovornošću za ugostiteljstvo Brinje (Općina Brinje), Jezerane 50, OIB: 48031536704, MBS: 040371126</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43005C">
      <w:r>
        <w:t>Željka Borčić</w:t>
      </w:r>
      <w:r w:rsidR="000202C5">
        <w:t>, zapisničar</w:t>
      </w:r>
    </w:p>
    <w:p w:rsidR="000202C5" w:rsidP="000202C5" w:rsidRDefault="000202C5"/>
    <w:p w:rsidR="000202C5" w:rsidP="000202C5" w:rsidRDefault="000202C5">
      <w:r>
        <w:t xml:space="preserve">Početak u </w:t>
      </w:r>
      <w:r w:rsidR="001E3354">
        <w:t>9</w:t>
      </w:r>
      <w:r w:rsidR="007910B2">
        <w:t>,00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43005C" w:rsidP="000202C5" w:rsidRDefault="0043005C">
      <w:pPr>
        <w:jc w:val="both"/>
      </w:pPr>
      <w:r>
        <w:t>Utvrđuje se da se dužnikova zakonska zastupnica telefonski prije održavanja ovog ročišta ispričala za nepristupanje sudu zbog odlaska na kemoterapiju.</w:t>
      </w:r>
    </w:p>
    <w:p w:rsidR="000202C5" w:rsidP="000202C5" w:rsidRDefault="000202C5">
      <w:pPr>
        <w:jc w:val="both"/>
      </w:pPr>
      <w:r>
        <w:t xml:space="preserve">Sud je uvidom u prijedlog za stečaj </w:t>
      </w:r>
      <w:r w:rsidR="001E3354">
        <w:t xml:space="preserve">i podnesak </w:t>
      </w:r>
      <w:r>
        <w:t xml:space="preserve">Financijske agencije od </w:t>
      </w:r>
      <w:r w:rsidR="0043005C">
        <w:t>31. srpnja 2019</w:t>
      </w:r>
      <w:r>
        <w:t>. utvrdio kako dužnik ispunjava uvjete za stečaj s obzirom da je nesposoban za plaćanje.</w:t>
      </w:r>
    </w:p>
    <w:p w:rsidR="000202C5" w:rsidP="000202C5" w:rsidRDefault="000202C5">
      <w:pPr>
        <w:jc w:val="both"/>
        <w:rPr>
          <w:bCs/>
        </w:rPr>
      </w:pPr>
      <w:r>
        <w:t xml:space="preserve">Iz izvješća </w:t>
      </w:r>
      <w:r w:rsidR="0043005C">
        <w:t>dužnika od 15. siječnja 2020</w:t>
      </w:r>
      <w:r>
        <w:t xml:space="preserve">. godine </w:t>
      </w:r>
      <w:r>
        <w:rPr>
          <w:bCs/>
        </w:rPr>
        <w:t>za utvrditi je kako dužnik nema imovine dostatne za pokriće troškova stečajnog postupka.</w:t>
      </w:r>
    </w:p>
    <w:p w:rsidR="000202C5" w:rsidP="000202C5" w:rsidRDefault="000202C5">
      <w:pPr>
        <w:jc w:val="both"/>
        <w:rPr>
          <w:bCs/>
        </w:rPr>
      </w:pPr>
      <w:r>
        <w:rPr>
          <w:bCs/>
        </w:rPr>
        <w:t>Za zaključiti je da bi se troškovi stečajnog postupka mogli podmiriti jedino ako bi netko predujmio</w:t>
      </w:r>
      <w:r w:rsidR="007910B2">
        <w:rPr>
          <w:bCs/>
        </w:rPr>
        <w:t xml:space="preserve"> </w:t>
      </w:r>
      <w:r>
        <w:rPr>
          <w:bCs/>
        </w:rPr>
        <w:t xml:space="preserve">minimalno </w:t>
      </w:r>
      <w:r w:rsidR="001E3354">
        <w:rPr>
          <w:bCs/>
        </w:rPr>
        <w:t xml:space="preserve">16.000,00 kn </w:t>
      </w:r>
      <w:r w:rsidR="0043005C">
        <w:rPr>
          <w:bCs/>
        </w:rPr>
        <w:t>koji se iznos odnosi na troškove izrade</w:t>
      </w:r>
      <w:r w:rsidR="001E3354">
        <w:rPr>
          <w:bCs/>
        </w:rPr>
        <w:t xml:space="preserve"> pečata, poštarin</w:t>
      </w:r>
      <w:r w:rsidR="0043005C">
        <w:rPr>
          <w:bCs/>
        </w:rPr>
        <w:t>u</w:t>
      </w:r>
      <w:r w:rsidR="001E3354">
        <w:rPr>
          <w:bCs/>
        </w:rPr>
        <w:t xml:space="preserve">, </w:t>
      </w:r>
      <w:r w:rsidR="0043005C">
        <w:rPr>
          <w:bCs/>
        </w:rPr>
        <w:t>uredski</w:t>
      </w:r>
      <w:r w:rsidR="001E3354">
        <w:rPr>
          <w:bCs/>
        </w:rPr>
        <w:t xml:space="preserve"> materijal, otvaranje računa i naknada za račun u banci 2.000,00 kn, vođenje računovodstva u iznosu od 4.000,00 kn, trošak nagrade stečajnog upravitelj</w:t>
      </w:r>
      <w:r w:rsidR="0043005C">
        <w:rPr>
          <w:bCs/>
        </w:rPr>
        <w:t>a</w:t>
      </w:r>
      <w:r w:rsidR="001E3354">
        <w:rPr>
          <w:bCs/>
        </w:rPr>
        <w:t xml:space="preserve"> u iznosu od 6.000,00 kn, naknada troškova stečajnog upravitelja </w:t>
      </w:r>
      <w:r w:rsidR="0043005C">
        <w:rPr>
          <w:bCs/>
        </w:rPr>
        <w:t>4</w:t>
      </w:r>
      <w:r w:rsidR="001E3354">
        <w:rPr>
          <w:bCs/>
        </w:rPr>
        <w:t>.000,00 kn</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43005C">
        <w:rPr>
          <w:sz w:val="23"/>
          <w:szCs w:val="23"/>
        </w:rPr>
        <w:t>VRANIĆ jednostavno društvo s ograničenom odgovornošću za ugostiteljstvo Brinje (Općina Brinje), Jezerane 50, OIB: 48031536704, MBS: 040371126</w:t>
      </w:r>
      <w:r w:rsidRPr="0031775E" w:rsidR="00256B25">
        <w:rPr>
          <w:color w:val="000000"/>
        </w:rPr>
        <w:t xml:space="preserve"> </w:t>
      </w:r>
      <w:r w:rsidRPr="0031775E">
        <w:rPr>
          <w:color w:val="000000"/>
        </w:rPr>
        <w:t>da u roku od 15 dana uplate predujam za namirenje troškova prethodnoga i otvorenoga stečajnog postupka</w:t>
      </w:r>
      <w:r>
        <w:t xml:space="preserve"> u iznosu od </w:t>
      </w:r>
      <w:r w:rsidR="0043005C">
        <w:t>16</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43005C">
        <w:rPr>
          <w:sz w:val="23"/>
          <w:szCs w:val="23"/>
        </w:rPr>
        <w:t>VRANIĆ jednostavno društvo s ograničenom odgovornošću za ugostiteljstvo Brinje (Općina Brinje), Jezerane 50, OIB: 48031536704, MBS: 040371126</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lastRenderedPageBreak/>
        <w:tab/>
      </w:r>
      <w:r w:rsidR="000202C5">
        <w:t>Predlagatelj je podnio sudu prijedlog za otvaranje stečajnog postupka nad dužnikom</w:t>
      </w:r>
      <w:r w:rsidRPr="00BF2DB4" w:rsidR="000202C5">
        <w:rPr>
          <w:rFonts w:eastAsiaTheme="minorHAnsi"/>
          <w:lang w:eastAsia="en-US"/>
        </w:rPr>
        <w:t xml:space="preserve"> </w:t>
      </w:r>
      <w:r w:rsidR="0043005C">
        <w:rPr>
          <w:sz w:val="23"/>
          <w:szCs w:val="23"/>
        </w:rPr>
        <w:t>VRANIĆ jednostavno društvo s ograničenom odgovornošću za ugostiteljstvo Brinje (Općina Brinje), Jezerane 50, OIB: 48031536704, MBS: 040371126</w:t>
      </w:r>
      <w:r w:rsidR="000202C5">
        <w:t>.</w:t>
      </w:r>
    </w:p>
    <w:p w:rsidR="000202C5" w:rsidP="003C0957" w:rsidRDefault="000202C5">
      <w:pPr>
        <w:ind w:firstLine="708"/>
        <w:jc w:val="both"/>
      </w:pPr>
      <w:r>
        <w:t xml:space="preserve">Dana </w:t>
      </w:r>
      <w:r w:rsidR="0043005C">
        <w:t>5. veljače 2019.</w:t>
      </w:r>
      <w:r>
        <w:t xml:space="preserve"> doneseno je rješenje ovog suda posl. br. St-</w:t>
      </w:r>
      <w:r w:rsidR="0043005C">
        <w:t>4</w:t>
      </w:r>
      <w:r w:rsidR="001E3354">
        <w:t>1/201</w:t>
      </w:r>
      <w:r w:rsidR="0043005C">
        <w:t>9</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43005C">
        <w:t>31. srpnja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3005C">
        <w:t xml:space="preserve">i dužnik tvrdi da nema </w:t>
      </w:r>
      <w:r w:rsidR="001E3354">
        <w:t>takv</w:t>
      </w:r>
      <w:r w:rsidR="0043005C">
        <w:t>e</w:t>
      </w:r>
      <w:r w:rsidR="001E3354">
        <w:t xml:space="preserve"> imovin</w:t>
      </w:r>
      <w:r w:rsidR="0043005C">
        <w:t>e</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43005C">
        <w:rPr>
          <w:bCs/>
        </w:rPr>
        <w:t>16.000,00 kn koji se iznos odnosi na troškove izrade pečata, poštarinu, uredski materijal, otvaranje računa i naknada za račun u banci 2.000,00 kn, vođenje računovodstva u iznosu od 4.000,00 kn, trošak nagrade stečajnog upravitelja u iznosu od 6.000,00 kn, naknada troškova stečajnog upravitelja 4.000,00 kn</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43005C">
        <w:t xml:space="preserve"> 16. siječnja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43005C">
        <w:t>9</w:t>
      </w:r>
      <w:r w:rsidR="008E466D">
        <w:t>,05</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1188F" w:rsidRDefault="0001188F">
      <w:r>
        <w:separator/>
      </w:r>
    </w:p>
  </w:endnote>
  <w:endnote w:type="continuationSeparator" w:id="0">
    <w:p w:rsidR="0001188F" w:rsidRDefault="0001188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5907CF">
          <w:rPr>
            <w:noProof/>
          </w:rPr>
          <w:t>1</w:t>
        </w:r>
        <w:r>
          <w:fldChar w:fldCharType="end"/>
        </w:r>
      </w:p>
    </w:sdtContent>
  </w:sdt>
  <w:p w:rsidR="0029394F" w:rsidRDefault="005907CF">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1188F" w:rsidRDefault="0001188F">
      <w:r>
        <w:separator/>
      </w:r>
    </w:p>
  </w:footnote>
  <w:footnote w:type="continuationSeparator" w:id="0">
    <w:p w:rsidR="0001188F" w:rsidRDefault="0001188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43005C">
      <w:t>41/2019</w:t>
    </w:r>
    <w:r w:rsidR="00CB6EBF">
      <w:t>-17</w:t>
    </w:r>
  </w:p>
  <w:p w:rsidR="002C0587" w:rsidP="002C0587" w:rsidRDefault="005907CF">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1188F"/>
    <w:rsid w:val="000202C5"/>
    <w:rsid w:val="00084C43"/>
    <w:rsid w:val="001E3354"/>
    <w:rsid w:val="00251EDF"/>
    <w:rsid w:val="00256B25"/>
    <w:rsid w:val="00267BBB"/>
    <w:rsid w:val="00323A66"/>
    <w:rsid w:val="00337948"/>
    <w:rsid w:val="003541B1"/>
    <w:rsid w:val="003C0957"/>
    <w:rsid w:val="0043005C"/>
    <w:rsid w:val="004F6C16"/>
    <w:rsid w:val="00520689"/>
    <w:rsid w:val="005907CF"/>
    <w:rsid w:val="0076139A"/>
    <w:rsid w:val="007910B2"/>
    <w:rsid w:val="007B6D04"/>
    <w:rsid w:val="00836506"/>
    <w:rsid w:val="008E466D"/>
    <w:rsid w:val="00942A0F"/>
    <w:rsid w:val="00966BCB"/>
    <w:rsid w:val="009D63BD"/>
    <w:rsid w:val="00AA43BC"/>
    <w:rsid w:val="00AC33FA"/>
    <w:rsid w:val="00AF0A5D"/>
    <w:rsid w:val="00B93FF3"/>
    <w:rsid w:val="00BA3EB5"/>
    <w:rsid w:val="00C17835"/>
    <w:rsid w:val="00CB6EBF"/>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43005C"/>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5907CF"/>
    <w:rPr>
      <w:color w:val="808080"/>
      <w:bdr w:val="none" w:color="auto" w:sz="0" w:space="0"/>
      <w:shd w:val="clear" w:color="auto" w:fill="auto"/>
    </w:rPr>
  </w:style>
  <w:style w:type="character" w:styleId="eSPISCCParagraphDefaultFont" w:customStyle="true">
    <w:name w:val="eSPIS_CC_Paragraph Default Font"/>
    <w:basedOn w:val="Zadanifontodlomka"/>
    <w:rsid w:val="005907C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907CF"/>
    <w:rPr>
      <w:bdr w:val="none" w:color="auto" w:sz="0" w:space="0"/>
      <w:shd w:val="clear" w:color="auto" w:fill="FFFFCC"/>
      <w:lang w:val="hr-HR"/>
    </w:rPr>
  </w:style>
  <w:style w:type="character" w:styleId="PozadinaSvijetloCrvena" w:customStyle="true">
    <w:name w:val="Pozadina_SvijetloCrvena"/>
    <w:basedOn w:val="eSPISCCParagraphDefaultFont"/>
    <w:rsid w:val="005907C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907C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43005C"/>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5907CF"/>
    <w:rPr>
      <w:color w:val="808080"/>
      <w:bdr w:color="auto" w:space="0" w:sz="0" w:val="none"/>
      <w:shd w:color="auto" w:fill="auto" w:val="clear"/>
    </w:rPr>
  </w:style>
  <w:style w:customStyle="1" w:styleId="eSPISCCParagraphDefaultFont" w:type="character">
    <w:name w:val="eSPIS_CC_Paragraph Default Font"/>
    <w:basedOn w:val="Zadanifontodlomka"/>
    <w:rsid w:val="005907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7CF"/>
    <w:rPr>
      <w:bdr w:color="auto" w:space="0" w:sz="0" w:val="none"/>
      <w:shd w:color="auto" w:fill="FFFFCC" w:val="clear"/>
      <w:lang w:val="hr-HR"/>
    </w:rPr>
  </w:style>
  <w:style w:customStyle="1" w:styleId="PozadinaSvijetloCrvena" w:type="character">
    <w:name w:val="Pozadina_SvijetloCrvena"/>
    <w:basedOn w:val="eSPISCCParagraphDefaultFont"/>
    <w:rsid w:val="005907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7C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siječnja 2020.</izvorni_sadrzaj>
    <derivirana_varijabla naziv="DomainObject.PlaniraniZavrsetakDatum_1">16. siječnja 2020.</derivirana_varijabla>
  </DomainObject.PlaniraniZavrsetakDatum>
  <DomainObject.PlaniraniPocetakDatum>
    <izvorni_sadrzaj>16. siječnja 2020.</izvorni_sadrzaj>
    <derivirana_varijabla naziv="DomainObject.PlaniraniPocetakDatum_1">16. siječnja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16. siječnja 2020.</izvorni_sadrzaj>
    <derivirana_varijabla naziv="DomainObject.Zapisnik.DatumKreiranja_1">16. siječnja 2020.</derivirana_varijabla>
  </DomainObject.Zapisnik.DatumKreiranja>
  <DomainObject.Zapisnik.ImovinskaKorist>
    <izvorni_sadrzaj/>
    <derivirana_varijabla naziv="DomainObject.Zapisnik.ImovinskaKorist_1"/>
  </DomainObject.Zapisnik.ImovinskaKorist>
  <DomainObject.Zapisnik.Oznaka>
    <izvorni_sadrzaj>St-41/2019-17</izvorni_sadrzaj>
    <derivirana_varijabla naziv="DomainObject.Zapisnik.Oznaka_1">St-41/2019-17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2019.</izvorni_sadrzaj>
    <derivirana_varijabla naziv="DomainObject.Predmet.DatumOsnivanja_1">31.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St-41/2019</izvorni_sadrzaj>
    <derivirana_varijabla naziv="DomainObject.Predmet.OznakaBroj_1">St-41/2019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VRANIĆ j.d.o.o.</izvorni_sadrzaj>
    <derivirana_varijabla naziv="DomainObject.Predmet.ProtustrankaFormated_1">  VRANIĆ j.d.o.o.</derivirana_varijabla>
  </DomainObject.Predmet.ProtustrankaFormated>
  <DomainObject.Predmet.ProtustrankaFormatedOIB>
    <izvorni_sadrzaj>  VRANIĆ j.d.o.o., OIB 48031536704</izvorni_sadrzaj>
    <derivirana_varijabla naziv="DomainObject.Predmet.ProtustrankaFormatedOIB_1">  VRANIĆ j.d.o.o., OIB 48031536704</derivirana_varijabla>
  </DomainObject.Predmet.ProtustrankaFormatedOIB>
  <DomainObject.Predmet.ProtustrankaFormatedWithAdress>
    <izvorni_sadrzaj> VRANIĆ j.d.o.o., Jezerane 50, 53260 Brinje</izvorni_sadrzaj>
    <derivirana_varijabla naziv="DomainObject.Predmet.ProtustrankaFormatedWithAdress_1"> VRANIĆ j.d.o.o., Jezerane 50, 53260 Brinje</derivirana_varijabla>
  </DomainObject.Predmet.ProtustrankaFormatedWithAdress>
  <DomainObject.Predmet.ProtustrankaFormatedWithAdressOIB>
    <izvorni_sadrzaj> VRANIĆ j.d.o.o., OIB 48031536704, Jezerane 50, 53260 Brinje</izvorni_sadrzaj>
    <derivirana_varijabla naziv="DomainObject.Predmet.ProtustrankaFormatedWithAdressOIB_1"> VRANIĆ j.d.o.o., OIB 48031536704, Jezerane 50, 53260 Brinje</derivirana_varijabla>
  </DomainObject.Predmet.ProtustrankaFormatedWithAdressOIB>
  <DomainObject.Predmet.ProtustrankaWithAdress>
    <izvorni_sadrzaj>VRANIĆ j.d.o.o. Jezerane 50, 53260 Brinje</izvorni_sadrzaj>
    <derivirana_varijabla naziv="DomainObject.Predmet.ProtustrankaWithAdress_1">VRANIĆ j.d.o.o. Jezerane 50, 53260 Brinje</derivirana_varijabla>
  </DomainObject.Predmet.ProtustrankaWithAdress>
  <DomainObject.Predmet.ProtustrankaWithAdressOIB>
    <izvorni_sadrzaj>VRANIĆ j.d.o.o., OIB 48031536704, Jezerane 50, 53260 Brinje</izvorni_sadrzaj>
    <derivirana_varijabla naziv="DomainObject.Predmet.ProtustrankaWithAdressOIB_1">VRANIĆ j.d.o.o., OIB 48031536704, Jezerane 50, 53260 Brinje</derivirana_varijabla>
  </DomainObject.Predmet.ProtustrankaWithAdressOIB>
  <DomainObject.Predmet.ProtustrankaNazivFormated>
    <izvorni_sadrzaj>VRANIĆ j.d.o.o.</izvorni_sadrzaj>
    <derivirana_varijabla naziv="DomainObject.Predmet.ProtustrankaNazivFormated_1">VRANIĆ j.d.o.o.</derivirana_varijabla>
  </DomainObject.Predmet.ProtustrankaNazivFormated>
  <DomainObject.Predmet.ProtustrankaNazivFormatedOIB>
    <izvorni_sadrzaj>VRANIĆ j.d.o.o., OIB 48031536704</izvorni_sadrzaj>
    <derivirana_varijabla naziv="DomainObject.Predmet.ProtustrankaNazivFormatedOIB_1">VRANIĆ j.d.o.o., OIB 48031536704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VRANIĆ j.d.o.o.</item>
    </izvorni_sadrzaj>
    <derivirana_varijabla naziv="DomainObject.Predmet.ProtuStrankaListFormated_1">
      <item>VRANIĆ j.d.o.o.</item>
    </derivirana_varijabla>
  </DomainObject.Predmet.ProtuStrankaListFormated>
  <DomainObject.Predmet.ProtuStrankaListFormatedOIB>
    <izvorni_sadrzaj>
      <item>VRANIĆ j.d.o.o., OIB 48031536704</item>
    </izvorni_sadrzaj>
    <derivirana_varijabla naziv="DomainObject.Predmet.ProtuStrankaListFormatedOIB_1">
      <item>VRANIĆ j.d.o.o., OIB 48031536704</item>
    </derivirana_varijabla>
  </DomainObject.Predmet.ProtuStrankaListFormatedOIB>
  <DomainObject.Predmet.ProtuStrankaListFormatedWithAdress>
    <izvorni_sadrzaj>
      <item>VRANIĆ j.d.o.o., Jezerane 50, 53260 Brinje</item>
    </izvorni_sadrzaj>
    <derivirana_varijabla naziv="DomainObject.Predmet.ProtuStrankaListFormatedWithAdress_1">
      <item>VRANIĆ j.d.o.o., Jezerane 50, 53260 Brinje</item>
    </derivirana_varijabla>
  </DomainObject.Predmet.ProtuStrankaListFormatedWithAdress>
  <DomainObject.Predmet.ProtuStrankaListFormatedWithAdressOIB>
    <izvorni_sadrzaj>
      <item>VRANIĆ j.d.o.o., OIB 48031536704, Jezerane 50, 53260 Brinje</item>
    </izvorni_sadrzaj>
    <derivirana_varijabla naziv="DomainObject.Predmet.ProtuStrankaListFormatedWithAdressOIB_1">
      <item>VRANIĆ j.d.o.o., OIB 48031536704, Jezerane 50, 53260 Brinje</item>
    </derivirana_varijabla>
  </DomainObject.Predmet.ProtuStrankaListFormatedWithAdressOIB>
  <DomainObject.Predmet.ProtuStrankaListNazivFormated>
    <izvorni_sadrzaj>
      <item>VRANIĆ j.d.o.o.</item>
    </izvorni_sadrzaj>
    <derivirana_varijabla naziv="DomainObject.Predmet.ProtuStrankaListNazivFormated_1">
      <item>VRANIĆ j.d.o.o.</item>
    </derivirana_varijabla>
  </DomainObject.Predmet.ProtuStrankaListNazivFormated>
  <DomainObject.Predmet.ProtuStrankaListNazivFormatedOIB>
    <izvorni_sadrzaj>
      <item>VRANIĆ j.d.o.o., OIB 48031536704</item>
    </izvorni_sadrzaj>
    <derivirana_varijabla naziv="DomainObject.Predmet.ProtuStrankaListNazivFormatedOIB_1">
      <item>VRANIĆ j.d.o.o., OIB 48031536704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siječnja 2020.</izvorni_sadrzaj>
    <derivirana_varijabla naziv="DomainObject.Datum_1">16. siječnja 2020.</derivirana_varijabla>
  </DomainObject.Datum>
  <DomainObject.PoslovniBrojDokumenta>
    <izvorni_sadrzaj>St-41/2019-17</izvorni_sadrzaj>
    <derivirana_varijabla naziv="DomainObject.PoslovniBrojDokumenta_1">St-41/2019-17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VRANIĆ j.d.o.o.</izvorni_sadrzaj>
    <derivirana_varijabla naziv="DomainObject.Predmet.ProtustrankaIDrugi_1">VRANIĆ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VRANIĆ j.d.o.o., OIB 48031536704, Jezerane 50, 53260 Brinje</izvorni_sadrzaj>
    <derivirana_varijabla naziv="DomainObject.Predmet.ProtustrankaIDrugiAdressOIB_1">VRANIĆ j.d.o.o., OIB 48031536704, Jezerane 50,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VRANIĆ j.d.o.o.</item>
    </izvorni_sadrzaj>
    <derivirana_varijabla naziv="DomainObject.Predmet.SudioniciListNaziv_1">
      <item>FINA  Rijeka</item>
      <item>VRANIĆ j.d.o.o.</item>
    </derivirana_varijabla>
  </DomainObject.Predmet.SudioniciListNaziv>
  <DomainObject.Predmet.SudioniciListAdressOIB>
    <izvorni_sadrzaj>
      <item>FINA  Rijeka, OIB 85821130368, Frana Kurelca 8,51000 Rijeka</item>
      <item>VRANIĆ j.d.o.o., OIB 48031536704, Jezerane 50,53260 Brinje</item>
    </izvorni_sadrzaj>
    <derivirana_varijabla naziv="DomainObject.Predmet.SudioniciListAdressOIB_1">
      <item>FINA  Rijeka, OIB 85821130368, Frana Kurelca 8,51000 Rijeka</item>
      <item>VRANIĆ j.d.o.o., OIB 48031536704, Jezerane 50,53260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48031536704</item>
    </izvorni_sadrzaj>
    <derivirana_varijabla naziv="DomainObject.Predmet.SudioniciListNazivOIB_1">
      <item>, OIB 85821130368</item>
      <item>, OIB 48031536704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siječnja 2019.</izvorni_sadrzaj>
    <derivirana_varijabla naziv="DomainObject.Predmet.DatumPocetkaProcesa_1">30.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695</properties:Words>
  <properties:Characters>3961</properties:Characters>
  <properties:Lines>91</properties:Lines>
  <properties:Paragraphs>35</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2020-01-16T07:28:00Z</dcterms:created>
  <dc:creator>Vera Jelenović</dc:creator>
  <cp:lastModifiedBy>Danijela Fumić</cp:lastModifiedBy>
  <dcterms:modified xmlns:xsi="http://www.w3.org/2001/XMLSchema-instance" xsi:type="dcterms:W3CDTF">2020-01-16T08:04:00Z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St-41/2019-17 / Zapisnik - Ročište radi rasprave o uvjetima za otvaranje steč. post. (41 19 zapisnik prethodni poziv predujam nn 71-15 16.1..docx)</vt:lpwstr>
  </prop:property>
  <prop:property fmtid="{D5CDD505-2E9C-101B-9397-08002B2CF9AE}" pid="5" name="CC_coloring">
    <vt:bool>false</vt:bool>
  </prop:property>
</prop:Properties>
</file>